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5E199" w14:textId="77777777" w:rsidR="00764389" w:rsidRDefault="00764389" w:rsidP="007643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WICH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d.1475)</w:t>
      </w:r>
    </w:p>
    <w:p w14:paraId="7AAC76EE" w14:textId="77777777" w:rsidR="00764389" w:rsidRDefault="00764389" w:rsidP="007643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Coventry.</w:t>
      </w:r>
    </w:p>
    <w:p w14:paraId="455B8C2F" w14:textId="77777777" w:rsidR="00764389" w:rsidRDefault="00764389" w:rsidP="00764389">
      <w:pPr>
        <w:pStyle w:val="NoSpacing"/>
        <w:rPr>
          <w:rFonts w:cs="Times New Roman"/>
          <w:szCs w:val="24"/>
        </w:rPr>
      </w:pPr>
    </w:p>
    <w:p w14:paraId="641DCD80" w14:textId="77777777" w:rsidR="00764389" w:rsidRDefault="00764389" w:rsidP="00764389">
      <w:pPr>
        <w:pStyle w:val="NoSpacing"/>
        <w:rPr>
          <w:rFonts w:cs="Times New Roman"/>
          <w:szCs w:val="24"/>
        </w:rPr>
      </w:pPr>
    </w:p>
    <w:p w14:paraId="66618CF3" w14:textId="77777777" w:rsidR="00764389" w:rsidRDefault="00764389" w:rsidP="007643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Fellow of King’s Hall.   </w:t>
      </w:r>
      <w:r w:rsidRPr="00667BE3">
        <w:rPr>
          <w:rFonts w:cs="Times New Roman"/>
          <w:szCs w:val="24"/>
        </w:rPr>
        <w:t>(Alumni Cantab. vol.1 part 4 p.</w:t>
      </w:r>
      <w:r>
        <w:rPr>
          <w:rFonts w:cs="Times New Roman"/>
          <w:szCs w:val="24"/>
        </w:rPr>
        <w:t>481)</w:t>
      </w:r>
    </w:p>
    <w:p w14:paraId="4769443B" w14:textId="77777777" w:rsidR="00764389" w:rsidRDefault="00764389" w:rsidP="00764389">
      <w:pPr>
        <w:pStyle w:val="NoSpacing"/>
        <w:rPr>
          <w:rFonts w:cs="Times New Roman"/>
          <w:szCs w:val="24"/>
        </w:rPr>
      </w:pPr>
    </w:p>
    <w:p w14:paraId="2C6B723D" w14:textId="77777777" w:rsidR="00764389" w:rsidRDefault="00764389" w:rsidP="00764389">
      <w:pPr>
        <w:pStyle w:val="NoSpacing"/>
        <w:rPr>
          <w:rFonts w:cs="Times New Roman"/>
          <w:szCs w:val="24"/>
        </w:rPr>
      </w:pPr>
    </w:p>
    <w:p w14:paraId="310A49BB" w14:textId="77777777" w:rsidR="00764389" w:rsidRDefault="00764389" w:rsidP="007643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1451</w:t>
      </w:r>
      <w:r>
        <w:rPr>
          <w:rFonts w:cs="Times New Roman"/>
          <w:szCs w:val="24"/>
        </w:rPr>
        <w:tab/>
        <w:t>He was admitted at King’s Hall, Cambridge University, as a scholar from</w:t>
      </w:r>
    </w:p>
    <w:p w14:paraId="72BB4DEB" w14:textId="77777777" w:rsidR="00764389" w:rsidRDefault="00764389" w:rsidP="007643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Eton.    (ibid.)</w:t>
      </w:r>
    </w:p>
    <w:p w14:paraId="16A9190C" w14:textId="77777777" w:rsidR="00764389" w:rsidRDefault="00764389" w:rsidP="007643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1458-9</w:t>
      </w:r>
      <w:r>
        <w:rPr>
          <w:rFonts w:cs="Times New Roman"/>
          <w:szCs w:val="24"/>
        </w:rPr>
        <w:tab/>
        <w:t>M.A.    (ibid.)</w:t>
      </w:r>
    </w:p>
    <w:p w14:paraId="7032B1C1" w14:textId="77777777" w:rsidR="00764389" w:rsidRDefault="00764389" w:rsidP="007643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1465-6</w:t>
      </w:r>
      <w:r>
        <w:rPr>
          <w:rFonts w:cs="Times New Roman"/>
          <w:szCs w:val="24"/>
        </w:rPr>
        <w:tab/>
        <w:t>Proctor.   (ibid.)</w:t>
      </w:r>
    </w:p>
    <w:p w14:paraId="63DA357E" w14:textId="77777777" w:rsidR="00764389" w:rsidRDefault="00764389" w:rsidP="007643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1466-7</w:t>
      </w:r>
      <w:r>
        <w:rPr>
          <w:rFonts w:cs="Times New Roman"/>
          <w:szCs w:val="24"/>
        </w:rPr>
        <w:tab/>
        <w:t>B.D.    (ibid.)</w:t>
      </w:r>
    </w:p>
    <w:p w14:paraId="454310B1" w14:textId="77777777" w:rsidR="00764389" w:rsidRDefault="00764389" w:rsidP="00764389">
      <w:pPr>
        <w:pStyle w:val="NoSpacing"/>
        <w:rPr>
          <w:rFonts w:cs="Times New Roman"/>
          <w:szCs w:val="24"/>
        </w:rPr>
      </w:pPr>
    </w:p>
    <w:p w14:paraId="38E4420C" w14:textId="77777777" w:rsidR="00764389" w:rsidRDefault="00764389" w:rsidP="00764389">
      <w:pPr>
        <w:pStyle w:val="NoSpacing"/>
        <w:rPr>
          <w:rFonts w:cs="Times New Roman"/>
          <w:szCs w:val="24"/>
        </w:rPr>
      </w:pPr>
    </w:p>
    <w:p w14:paraId="27C6A7D8" w14:textId="77777777" w:rsidR="00764389" w:rsidRDefault="00764389" w:rsidP="007643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February 2023</w:t>
      </w:r>
    </w:p>
    <w:p w14:paraId="43DD1CC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A6CC9" w14:textId="77777777" w:rsidR="00764389" w:rsidRDefault="00764389" w:rsidP="009139A6">
      <w:r>
        <w:separator/>
      </w:r>
    </w:p>
  </w:endnote>
  <w:endnote w:type="continuationSeparator" w:id="0">
    <w:p w14:paraId="59B1789A" w14:textId="77777777" w:rsidR="00764389" w:rsidRDefault="0076438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25F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837C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529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AA913" w14:textId="77777777" w:rsidR="00764389" w:rsidRDefault="00764389" w:rsidP="009139A6">
      <w:r>
        <w:separator/>
      </w:r>
    </w:p>
  </w:footnote>
  <w:footnote w:type="continuationSeparator" w:id="0">
    <w:p w14:paraId="55F5C7D6" w14:textId="77777777" w:rsidR="00764389" w:rsidRDefault="0076438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46E4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2DEF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5516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389"/>
    <w:rsid w:val="000666E0"/>
    <w:rsid w:val="002510B7"/>
    <w:rsid w:val="005C130B"/>
    <w:rsid w:val="0076438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FFC11"/>
  <w15:chartTrackingRefBased/>
  <w15:docId w15:val="{CFE0205B-D967-4B09-9DE0-04E36A1B5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2024-02-22T07:33:00Z</dcterms:created>
  <dcterms:modified xsi:type="dcterms:W3CDTF">2024-02-22T07:33:00Z</dcterms:modified>
</cp:coreProperties>
</file>